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6851B0" w14:textId="2226498C" w:rsidR="00BA00AB" w:rsidRDefault="00A022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POTT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d.1490)</w:t>
      </w:r>
    </w:p>
    <w:p w14:paraId="31E031C3" w14:textId="70E6E6D5" w:rsidR="00A022DE" w:rsidRDefault="00A022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Ripon.</w:t>
      </w:r>
    </w:p>
    <w:p w14:paraId="65326F2A" w14:textId="5ADF8CC7" w:rsidR="00A022DE" w:rsidRDefault="00A022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28850F" w14:textId="26857754" w:rsidR="00A022DE" w:rsidRDefault="00A022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3F940D" w14:textId="4FA6474B" w:rsidR="00A022DE" w:rsidRDefault="00A022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Jan.1490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p.131)</w:t>
      </w:r>
    </w:p>
    <w:p w14:paraId="3909F6D7" w14:textId="63016512" w:rsidR="00A022DE" w:rsidRDefault="00A022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78F3D61" w14:textId="5D3283E9" w:rsidR="00A022DE" w:rsidRDefault="00A022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B5B08" w14:textId="46E0367F" w:rsidR="00A022DE" w:rsidRDefault="00A022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9771E4" w14:textId="763E8A9E" w:rsidR="00A022DE" w:rsidRPr="00A022DE" w:rsidRDefault="00A022D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sectPr w:rsidR="00A022DE" w:rsidRPr="00A022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A0915" w14:textId="77777777" w:rsidR="00A022DE" w:rsidRDefault="00A022DE" w:rsidP="009139A6">
      <w:r>
        <w:separator/>
      </w:r>
    </w:p>
  </w:endnote>
  <w:endnote w:type="continuationSeparator" w:id="0">
    <w:p w14:paraId="38DF96E2" w14:textId="77777777" w:rsidR="00A022DE" w:rsidRDefault="00A022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8E7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FB0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18F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28A27" w14:textId="77777777" w:rsidR="00A022DE" w:rsidRDefault="00A022DE" w:rsidP="009139A6">
      <w:r>
        <w:separator/>
      </w:r>
    </w:p>
  </w:footnote>
  <w:footnote w:type="continuationSeparator" w:id="0">
    <w:p w14:paraId="3E0167E3" w14:textId="77777777" w:rsidR="00A022DE" w:rsidRDefault="00A022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E97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9B3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011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2DE"/>
    <w:rsid w:val="000666E0"/>
    <w:rsid w:val="002510B7"/>
    <w:rsid w:val="005C130B"/>
    <w:rsid w:val="00826F5C"/>
    <w:rsid w:val="009139A6"/>
    <w:rsid w:val="009448BB"/>
    <w:rsid w:val="00A022DE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A230F"/>
  <w15:chartTrackingRefBased/>
  <w15:docId w15:val="{7C2BB69D-E1A4-474A-8748-60D33BC4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2021-04-10T10:49:00Z</dcterms:created>
  <dcterms:modified xsi:type="dcterms:W3CDTF">2021-04-10T10:53:00Z</dcterms:modified>
</cp:coreProperties>
</file>